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F96" w:rsidRPr="00537F96" w:rsidRDefault="00537F96" w:rsidP="00537F96">
      <w:pPr>
        <w:rPr>
          <w:b/>
          <w:sz w:val="28"/>
          <w:szCs w:val="28"/>
        </w:rPr>
      </w:pPr>
      <w:r>
        <w:rPr>
          <w:b/>
          <w:sz w:val="28"/>
          <w:szCs w:val="28"/>
        </w:rPr>
        <w:t>Reviews of Pirates of the Car</w:t>
      </w:r>
      <w:r w:rsidRPr="00537F96">
        <w:rPr>
          <w:b/>
          <w:sz w:val="28"/>
          <w:szCs w:val="28"/>
        </w:rPr>
        <w:t>i</w:t>
      </w:r>
      <w:r>
        <w:rPr>
          <w:b/>
          <w:sz w:val="28"/>
          <w:szCs w:val="28"/>
        </w:rPr>
        <w:t>b</w:t>
      </w:r>
      <w:r w:rsidRPr="00537F96">
        <w:rPr>
          <w:b/>
          <w:sz w:val="28"/>
          <w:szCs w:val="28"/>
        </w:rPr>
        <w:t>bean</w:t>
      </w:r>
    </w:p>
    <w:p w:rsidR="00537F96" w:rsidRDefault="00537F96" w:rsidP="00537F96">
      <w:r>
        <w:t>PIRATES OF THE CARIBBEAN: THE CURSE OF THE BLACK PEARL</w:t>
      </w:r>
    </w:p>
    <w:p w:rsidR="00537F96" w:rsidRDefault="00537F96" w:rsidP="00537F96">
      <w:r>
        <w:t xml:space="preserve">U.S. Release </w:t>
      </w:r>
      <w:proofErr w:type="spellStart"/>
      <w:r>
        <w:t>Date</w:t>
      </w:r>
      <w:proofErr w:type="gramStart"/>
      <w:r>
        <w:t>:July</w:t>
      </w:r>
      <w:proofErr w:type="spellEnd"/>
      <w:proofErr w:type="gramEnd"/>
      <w:r>
        <w:t xml:space="preserve"> 9, 2003 </w:t>
      </w:r>
    </w:p>
    <w:p w:rsidR="00537F96" w:rsidRDefault="00537F96" w:rsidP="00537F96">
      <w:r>
        <w:t>Distributor: Buena Vista</w:t>
      </w:r>
    </w:p>
    <w:p w:rsidR="00537F96" w:rsidRDefault="00537F96" w:rsidP="00537F96">
      <w:r>
        <w:t xml:space="preserve">Director: Gore </w:t>
      </w:r>
      <w:proofErr w:type="spellStart"/>
      <w:r>
        <w:t>Verbinski</w:t>
      </w:r>
      <w:proofErr w:type="spellEnd"/>
    </w:p>
    <w:p w:rsidR="00537F96" w:rsidRDefault="00537F96" w:rsidP="00537F96">
      <w:r>
        <w:t xml:space="preserve">Writer: Ted Elliott, Terry </w:t>
      </w:r>
      <w:proofErr w:type="spellStart"/>
      <w:r>
        <w:t>Rossio</w:t>
      </w:r>
      <w:proofErr w:type="spellEnd"/>
    </w:p>
    <w:p w:rsidR="00537F96" w:rsidRDefault="00537F96" w:rsidP="00537F96">
      <w:r>
        <w:t>Producer: Jerry Bruckheimer</w:t>
      </w:r>
    </w:p>
    <w:p w:rsidR="00537F96" w:rsidRDefault="00537F96" w:rsidP="00537F96">
      <w:r>
        <w:t xml:space="preserve">Composer: Klaus </w:t>
      </w:r>
      <w:proofErr w:type="spellStart"/>
      <w:r>
        <w:t>Badelt</w:t>
      </w:r>
      <w:proofErr w:type="spellEnd"/>
      <w:r>
        <w:t xml:space="preserve">, </w:t>
      </w:r>
      <w:proofErr w:type="spellStart"/>
      <w:r>
        <w:t>Ramin</w:t>
      </w:r>
      <w:proofErr w:type="spellEnd"/>
      <w:r>
        <w:t xml:space="preserve"> </w:t>
      </w:r>
      <w:proofErr w:type="spellStart"/>
      <w:r>
        <w:t>Djawadi</w:t>
      </w:r>
      <w:proofErr w:type="spellEnd"/>
      <w:r>
        <w:t xml:space="preserve"> (Additional music)</w:t>
      </w:r>
    </w:p>
    <w:p w:rsidR="00537F96" w:rsidRDefault="00537F96" w:rsidP="00537F96">
      <w:r>
        <w:t xml:space="preserve">Cast: Johnny Depp, Geoffrey Rush, </w:t>
      </w:r>
      <w:proofErr w:type="spellStart"/>
      <w:r>
        <w:t>Orlando</w:t>
      </w:r>
      <w:proofErr w:type="spellEnd"/>
      <w:r>
        <w:t xml:space="preserve"> Bloom, Keira Knightley, Jack Davenport, Jonathan Pryce, Zoe Saldana</w:t>
      </w:r>
    </w:p>
    <w:p w:rsidR="00537F96" w:rsidRDefault="00537F96" w:rsidP="00537F96">
      <w:r>
        <w:t>Running Time: 2 hours and 15 minutes</w:t>
      </w:r>
    </w:p>
    <w:p w:rsidR="00537F96" w:rsidRDefault="00537F96" w:rsidP="00537F96">
      <w:r>
        <w:t>MPAA Rating: PG-13 (action adventure/violence)</w:t>
      </w:r>
    </w:p>
    <w:p w:rsidR="00537F96" w:rsidRPr="00537F96" w:rsidRDefault="00537F96" w:rsidP="00537F96">
      <w:pPr>
        <w:rPr>
          <w:b/>
        </w:rPr>
      </w:pPr>
    </w:p>
    <w:p w:rsidR="00537F96" w:rsidRPr="00537F96" w:rsidRDefault="00537F96" w:rsidP="00537F96">
      <w:pPr>
        <w:rPr>
          <w:b/>
        </w:rPr>
      </w:pPr>
      <w:r w:rsidRPr="00537F96">
        <w:rPr>
          <w:b/>
        </w:rPr>
        <w:t>A Theme Park’s Thrill Put to Screen</w:t>
      </w:r>
    </w:p>
    <w:p w:rsidR="00537F96" w:rsidRDefault="00537F96" w:rsidP="00537F96">
      <w:r>
        <w:t xml:space="preserve"> </w:t>
      </w:r>
      <w:proofErr w:type="gramStart"/>
      <w:r>
        <w:t>by</w:t>
      </w:r>
      <w:proofErr w:type="gramEnd"/>
      <w:r>
        <w:t xml:space="preserve"> Scott </w:t>
      </w:r>
      <w:proofErr w:type="spellStart"/>
      <w:r>
        <w:t>Holleran</w:t>
      </w:r>
      <w:proofErr w:type="spellEnd"/>
      <w:r>
        <w:t xml:space="preserve"> </w:t>
      </w:r>
    </w:p>
    <w:p w:rsidR="00537F96" w:rsidRDefault="00537F96" w:rsidP="00537F96">
      <w:r>
        <w:t xml:space="preserve">Disney's first in a series based on its popular theme park attraction, Pirates of the Caribbean: The Curse of the Black Pearl is a frivolous excursion. Blending horror and adventure, with mild gore, this Jerry Bruckheimer production—too ghoulish to be a </w:t>
      </w:r>
      <w:proofErr w:type="spellStart"/>
      <w:r>
        <w:t>bonafide</w:t>
      </w:r>
      <w:proofErr w:type="spellEnd"/>
      <w:r>
        <w:t xml:space="preserve"> swashbuckler—begins with the story of a ghost ship, the Black Pearl. She sails under a dreadful curse. </w:t>
      </w:r>
    </w:p>
    <w:p w:rsidR="00537F96" w:rsidRDefault="00537F96" w:rsidP="00537F96"/>
    <w:p w:rsidR="00537F96" w:rsidRDefault="00537F96" w:rsidP="00537F96">
      <w:r>
        <w:t xml:space="preserve">Directed by Gore </w:t>
      </w:r>
      <w:proofErr w:type="spellStart"/>
      <w:r>
        <w:t>Verbinski</w:t>
      </w:r>
      <w:proofErr w:type="spellEnd"/>
      <w:r>
        <w:t xml:space="preserve"> (The Ring) and written by Ted Elliott and Terry </w:t>
      </w:r>
      <w:proofErr w:type="spellStart"/>
      <w:r>
        <w:t>Rossio</w:t>
      </w:r>
      <w:proofErr w:type="spellEnd"/>
      <w:r>
        <w:t xml:space="preserve"> (The Mask of Zorro), the tale introduces a spirited young girl, singing the Disneyland attraction's tune, "</w:t>
      </w:r>
      <w:proofErr w:type="spellStart"/>
      <w:r>
        <w:t>Yo-Ho</w:t>
      </w:r>
      <w:proofErr w:type="spellEnd"/>
      <w:r>
        <w:t xml:space="preserve"> (A Pirate's Life for Me)," and an orphaned pirate boy pulled from sea in the aftermath of mysterious bedlam. </w:t>
      </w:r>
    </w:p>
    <w:p w:rsidR="00537F96" w:rsidRDefault="00537F96" w:rsidP="00537F96"/>
    <w:p w:rsidR="00537F96" w:rsidRDefault="00537F96" w:rsidP="00537F96">
      <w:r>
        <w:t>The pair grows to be feisty Elizabeth Swann (Keira Knightley) and lower class love interest Will Turner (</w:t>
      </w:r>
      <w:proofErr w:type="spellStart"/>
      <w:r>
        <w:t>Orlando</w:t>
      </w:r>
      <w:proofErr w:type="spellEnd"/>
      <w:r>
        <w:t xml:space="preserve"> Bloom). She's the governor's (Jonathan Pryce) comely daughter. He's a skilled blacksmith—and swordsman—whose late father was apparently a good pirate. Class keeps them apart. </w:t>
      </w:r>
    </w:p>
    <w:p w:rsidR="00537F96" w:rsidRDefault="00537F96" w:rsidP="00537F96"/>
    <w:p w:rsidR="00537F96" w:rsidRDefault="00537F96" w:rsidP="00537F96">
      <w:r>
        <w:t xml:space="preserve">What throws them together is an inebriated joker named Captain Jack Sparrow (Johnny Depp, hamming it up), a swarthy scoundrel who once commanded the Black Pearl until she was seized by </w:t>
      </w:r>
      <w:proofErr w:type="spellStart"/>
      <w:r>
        <w:lastRenderedPageBreak/>
        <w:t>Barbossa</w:t>
      </w:r>
      <w:proofErr w:type="spellEnd"/>
      <w:r>
        <w:t xml:space="preserve"> (Geoffrey Rush, spot-on in his dastardly portrayal), who left </w:t>
      </w:r>
      <w:proofErr w:type="spellStart"/>
      <w:r>
        <w:t>Cap'n</w:t>
      </w:r>
      <w:proofErr w:type="spellEnd"/>
      <w:r>
        <w:t xml:space="preserve"> Jack for dead on a deserted isle. When </w:t>
      </w:r>
      <w:proofErr w:type="spellStart"/>
      <w:r>
        <w:t>Barbossa's</w:t>
      </w:r>
      <w:proofErr w:type="spellEnd"/>
      <w:r>
        <w:t xml:space="preserve"> pirates snatch Elizabeth in a raid, Will reluctantly enlists Depp's unsteady character to rescue her. </w:t>
      </w:r>
    </w:p>
    <w:p w:rsidR="00537F96" w:rsidRDefault="00537F96" w:rsidP="00537F96"/>
    <w:p w:rsidR="00537F96" w:rsidRDefault="00537F96" w:rsidP="00537F96">
      <w:proofErr w:type="spellStart"/>
      <w:r>
        <w:t>Barbossa's</w:t>
      </w:r>
      <w:proofErr w:type="spellEnd"/>
      <w:r>
        <w:t xml:space="preserve"> foul-</w:t>
      </w:r>
      <w:proofErr w:type="spellStart"/>
      <w:r>
        <w:t>stenched</w:t>
      </w:r>
      <w:proofErr w:type="spellEnd"/>
      <w:r>
        <w:t xml:space="preserve"> mates seek to lift the curse by spilling a few drops of Elizabeth's blood, and, intermingling motives, moody music and effects, the silly monster mash—the pirates are half-dead—crawls into a creepy, bawdy affair. Light as a feather and just as ticklish, Elizabeth and Will are an attractive couple, with Jack Sparrow as their wasted, fairy godfather escaped from Pleasure Island (though he holds his own with a blade), and they spar with snappy dialog. Wobbly Jack's best line: "but you have heard of me."</w:t>
      </w:r>
    </w:p>
    <w:p w:rsidR="00537F96" w:rsidRDefault="00537F96" w:rsidP="00537F96"/>
    <w:p w:rsidR="00537F96" w:rsidRDefault="00537F96" w:rsidP="00537F96">
      <w:proofErr w:type="spellStart"/>
      <w:r>
        <w:t>Verbinski</w:t>
      </w:r>
      <w:proofErr w:type="spellEnd"/>
      <w:r>
        <w:t xml:space="preserve"> doesn't overdo the darkness, using bones and booty in a rousing ride with outlandish characters, night fights in moonlight and the omnipresent promise of action. Walking the plank, swinging from masts, heaving bosoms, lusty looks, exotic animals, an occasional swig from a bottle of rum—</w:t>
      </w:r>
      <w:proofErr w:type="gramStart"/>
      <w:r>
        <w:t>it's</w:t>
      </w:r>
      <w:proofErr w:type="gramEnd"/>
      <w:r>
        <w:t xml:space="preserve"> all part of the deal—sometimes too much, as when Jack and Elizabeth are stranded and the movie meanders off course. </w:t>
      </w:r>
    </w:p>
    <w:p w:rsidR="00537F96" w:rsidRDefault="00537F96" w:rsidP="00537F96"/>
    <w:p w:rsidR="00537F96" w:rsidRDefault="00537F96" w:rsidP="00537F96">
      <w:r>
        <w:t xml:space="preserve">Cuts are quick and sound is thunderous, but the Pirates of the Caribbean: The Curse of the Black Pearl floats by, eager to please. It is long and loud and Jack may wear thin—he hardly makes a lick of sense—depending on one's tolerance for Depp's affectations, a femme cousin of John Wayne's Rooster </w:t>
      </w:r>
      <w:proofErr w:type="spellStart"/>
      <w:r>
        <w:t>Cogburn</w:t>
      </w:r>
      <w:proofErr w:type="spellEnd"/>
      <w:r>
        <w:t xml:space="preserve"> in True Grit; the down-and-out clown with a heart of gold—brazen, unstable, and flying higher than a hippie at a Grateful Dead concert. </w:t>
      </w:r>
    </w:p>
    <w:p w:rsidR="00537F96" w:rsidRDefault="00537F96" w:rsidP="00537F96"/>
    <w:p w:rsidR="002B1B95" w:rsidRDefault="00537F96" w:rsidP="00537F96">
      <w:r>
        <w:t xml:space="preserve">This glorified ghost story with the lights turned out does not pretend to be seriously sordid, though it leans toward the horror side. Like a good Halloween scare (and the Disneyland attraction), Pirates of the Caribbean: The Curse of the Black </w:t>
      </w:r>
      <w:proofErr w:type="gramStart"/>
      <w:r>
        <w:t>Pearl,</w:t>
      </w:r>
      <w:proofErr w:type="gramEnd"/>
      <w:r>
        <w:t xml:space="preserve"> aims low and pulls off a jolly old ghost tale.</w:t>
      </w:r>
    </w:p>
    <w:p w:rsidR="00537F96" w:rsidRDefault="00537F96" w:rsidP="00537F96"/>
    <w:p w:rsidR="00537F96" w:rsidRDefault="00537F96" w:rsidP="00537F96"/>
    <w:p w:rsidR="00537F96" w:rsidRDefault="00537F96" w:rsidP="00537F96">
      <w:r>
        <w:t>1 of 2</w:t>
      </w:r>
    </w:p>
    <w:p w:rsidR="00537F96" w:rsidRDefault="00537F96" w:rsidP="00537F96">
      <w:proofErr w:type="gramStart"/>
      <w:r>
        <w:t>by</w:t>
      </w:r>
      <w:proofErr w:type="gramEnd"/>
      <w:r>
        <w:t xml:space="preserve"> Amanda Panda</w:t>
      </w:r>
    </w:p>
    <w:p w:rsidR="00537F96" w:rsidRDefault="00537F96" w:rsidP="00537F96">
      <w:r>
        <w:t xml:space="preserve">Created on: August 23, 2007   Last Updated: July 13, 2008 </w:t>
      </w:r>
    </w:p>
    <w:p w:rsidR="00537F96" w:rsidRDefault="00537F96" w:rsidP="00537F96">
      <w:r>
        <w:t xml:space="preserve">When Pirates of the Caribbean: Dead Man's Chest grossed more than $400 million domestically and more than $1 billion worldwide in 2006, the critics who had bashed the disjointed screenplay and over-the-top comedic action sequences were hardly surprised. That the final film in the series, 2007's At World's End, would also have widespread box office appeal despite critical panning did not come as a shock either. Even the unlikelihood that actor-rebel Johnny Depp was the draw of a </w:t>
      </w:r>
      <w:r>
        <w:t xml:space="preserve">major </w:t>
      </w:r>
      <w:r>
        <w:lastRenderedPageBreak/>
        <w:t xml:space="preserve">blockbuster had worn off; he proved he did, in fact, have star power in the first Pirates </w:t>
      </w:r>
      <w:proofErr w:type="spellStart"/>
      <w:r>
        <w:t>installment</w:t>
      </w:r>
      <w:proofErr w:type="spellEnd"/>
      <w:r>
        <w:t xml:space="preserve"> back in 2003.</w:t>
      </w:r>
    </w:p>
    <w:p w:rsidR="00537F96" w:rsidRDefault="00537F96" w:rsidP="00537F96">
      <w:r>
        <w:t xml:space="preserve">The original Pirates of the Caribbean: The Curse of the Black Pearl had been an unexpected hit with critics and viewers alike. Even Disney and the film's writers were surprised. Sure, a fair share of the audience may have attended to see </w:t>
      </w:r>
      <w:proofErr w:type="spellStart"/>
      <w:r>
        <w:t>Orlando</w:t>
      </w:r>
      <w:proofErr w:type="spellEnd"/>
      <w:r>
        <w:t xml:space="preserve"> Bloom wielding a sword in tights. But in addition to realizing only Depp could be a sex symbol as a slightly drunken, gender-ambiguous pirate wearing eyeliner, the public at large latched on to the character. We, as movie-goers, fell head over heels for Jack Sparrow apologies, Captain Jack Sparrow. Young children bought the action figures and everyone wanted to be a pirate. Men wanted to trade places with Sparrow, and women wanted to replace the strumpets of whom he is quite fond.</w:t>
      </w:r>
    </w:p>
    <w:p w:rsidR="00537F96" w:rsidRDefault="00537F96" w:rsidP="00537F96">
      <w:r>
        <w:t>A pirate movie had not succeeded at the box office in three decades. The genre was thought to be dead by studios and critics alike. Then, with the release of the first Pirates film came a sashaying, dreadlocked Depp with a slurred Cockney accent, ready to prove history wrong.</w:t>
      </w:r>
    </w:p>
    <w:p w:rsidR="00537F96" w:rsidRDefault="00537F96" w:rsidP="00537F96">
      <w:r>
        <w:t>So why are we entranced and intrigued by a fictional character like Captain Jack Sparrow? Sparrow is a mysterious rogue, a free-wheeling wanderer who embodies the very definition of the word "pirate." On the surface, he represents what so many of us long for in our work-a-day, stressful and caged lives: freedom if freedom meant sailing the Caribbean seas, frequenting brothels, making deals with a creature akin to the devil and running from the East India Trading Company. His true appeal, however entrenched in the fun of the movies or Depp's classic irreverent portrayal (probably the closest the actor has ever played to his true self), has more to do with who we are and the constraints forced upon us by modern society.</w:t>
      </w:r>
    </w:p>
    <w:p w:rsidR="00537F96" w:rsidRDefault="00537F96" w:rsidP="00537F96">
      <w:bookmarkStart w:id="0" w:name="_GoBack"/>
      <w:bookmarkEnd w:id="0"/>
      <w:r>
        <w:t xml:space="preserve">Beyond the surface idea of who Sparrow is, there is the deeper notion of piratical freedom and the realization that experiencing that true freedom remains elusive to the vast majority of us. Perhaps this is why when individuals within our society are seen as modern-day pirates, living outside of "normal" </w:t>
      </w:r>
      <w:proofErr w:type="gramStart"/>
      <w:r>
        <w:t>conventions,</w:t>
      </w:r>
      <w:proofErr w:type="gramEnd"/>
      <w:r>
        <w:t xml:space="preserve"> they are somewhat shunned and revered at the same time. We are jealous of that kind of life. Ours are too structured, too regimented, and too carefully calculated to ever contain the types of wild, random adventures for which we secretly long. This is why we take vacations to Caribbean islands and jump from airplanes with parachutes strapped to our backs. We long to experience the feeling of doing exactly and only what we want, to live in the moment, even if it is only fleeting.</w:t>
      </w:r>
    </w:p>
    <w:p w:rsidR="00537F96" w:rsidRDefault="00537F96" w:rsidP="00537F96">
      <w:r>
        <w:t>We embrace Depp's Sparrow because he is who we would all like to be, if we felt it was possible. Or perhaps, in the words of the infamous Captain Jack, we are all just waiting for the "opportune moment" to live out our secret pirate fantasies.</w:t>
      </w:r>
    </w:p>
    <w:sectPr w:rsidR="00537F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F96"/>
    <w:rsid w:val="0002708A"/>
    <w:rsid w:val="00537F96"/>
    <w:rsid w:val="00AC3D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E79FCED4</Template>
  <TotalTime>9</TotalTime>
  <Pages>3</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2012-10-31T22:06:00Z</dcterms:created>
  <dcterms:modified xsi:type="dcterms:W3CDTF">2012-10-31T22:15:00Z</dcterms:modified>
</cp:coreProperties>
</file>